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B4131" w14:textId="77777777" w:rsidR="002E1579" w:rsidRDefault="002E1579" w:rsidP="002E1579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JONYSSON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7750C1C0" w14:textId="77777777" w:rsidR="002E1579" w:rsidRDefault="002E1579" w:rsidP="002E1579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Friskney.</w:t>
      </w:r>
    </w:p>
    <w:p w14:paraId="7025D17E" w14:textId="77777777" w:rsidR="002E1579" w:rsidRDefault="002E1579" w:rsidP="002E1579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75E2BA98" w14:textId="77777777" w:rsidR="002E1579" w:rsidRDefault="002E1579" w:rsidP="002E1579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61D41BF" w14:textId="77777777" w:rsidR="002E1579" w:rsidRDefault="002E1579" w:rsidP="002E1579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Holand the moiety of the taxes of a fifteenth and a tenth which were granted to the King at the last Parliament.</w:t>
      </w:r>
    </w:p>
    <w:p w14:paraId="7B6FFED8" w14:textId="77777777" w:rsidR="002E1579" w:rsidRDefault="002E1579" w:rsidP="002E1579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p.180)</w:t>
      </w:r>
    </w:p>
    <w:p w14:paraId="1290A918" w14:textId="77777777" w:rsidR="002E1579" w:rsidRDefault="002E1579" w:rsidP="002E1579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52B3C4AD" w14:textId="77777777" w:rsidR="002E1579" w:rsidRDefault="002E1579" w:rsidP="002E1579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558CFB36" w14:textId="77777777" w:rsidR="002E1579" w:rsidRDefault="002E1579" w:rsidP="002E1579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July 2022</w:t>
      </w:r>
    </w:p>
    <w:p w14:paraId="6E9B052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C90DA" w14:textId="77777777" w:rsidR="002E1579" w:rsidRDefault="002E1579" w:rsidP="009139A6">
      <w:r>
        <w:separator/>
      </w:r>
    </w:p>
  </w:endnote>
  <w:endnote w:type="continuationSeparator" w:id="0">
    <w:p w14:paraId="058E2C89" w14:textId="77777777" w:rsidR="002E1579" w:rsidRDefault="002E157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7F54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B0AA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7ED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58FAF" w14:textId="77777777" w:rsidR="002E1579" w:rsidRDefault="002E1579" w:rsidP="009139A6">
      <w:r>
        <w:separator/>
      </w:r>
    </w:p>
  </w:footnote>
  <w:footnote w:type="continuationSeparator" w:id="0">
    <w:p w14:paraId="254C31E7" w14:textId="77777777" w:rsidR="002E1579" w:rsidRDefault="002E157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D79A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0EDE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D32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579"/>
    <w:rsid w:val="000666E0"/>
    <w:rsid w:val="002510B7"/>
    <w:rsid w:val="002E157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EDDAD"/>
  <w15:chartTrackingRefBased/>
  <w15:docId w15:val="{B71AB199-A0C2-4347-8A84-96C178350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579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2024-02-18T21:50:00Z</dcterms:created>
  <dcterms:modified xsi:type="dcterms:W3CDTF">2024-02-18T21:50:00Z</dcterms:modified>
</cp:coreProperties>
</file>